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EC8" w:rsidRDefault="00790EC8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</w:p>
    <w:p w:rsidR="006B4F16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Pr="00BE482C">
        <w:rPr>
          <w:rFonts w:asciiTheme="majorHAnsi" w:hAnsiTheme="majorHAnsi"/>
          <w:b/>
          <w:sz w:val="32"/>
          <w:szCs w:val="32"/>
        </w:rPr>
        <w:t>КЛАСИРАНЕ</w:t>
      </w:r>
    </w:p>
    <w:p w:rsidR="006B4F16" w:rsidRDefault="00F815A2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М</w:t>
      </w:r>
      <w:r w:rsidR="008102F6">
        <w:rPr>
          <w:rFonts w:asciiTheme="majorHAnsi" w:hAnsiTheme="majorHAnsi"/>
          <w:b/>
          <w:sz w:val="32"/>
          <w:szCs w:val="32"/>
        </w:rPr>
        <w:t>ЪЖЕ</w:t>
      </w:r>
      <w:r w:rsidR="006B4F16">
        <w:rPr>
          <w:rFonts w:asciiTheme="majorHAnsi" w:hAnsiTheme="majorHAnsi"/>
          <w:b/>
          <w:sz w:val="32"/>
          <w:szCs w:val="32"/>
        </w:rPr>
        <w:t xml:space="preserve"> </w:t>
      </w:r>
      <w:r w:rsidR="006B4F16" w:rsidRPr="00BE482C">
        <w:rPr>
          <w:rFonts w:asciiTheme="majorHAnsi" w:hAnsiTheme="majorHAnsi"/>
          <w:b/>
          <w:sz w:val="32"/>
          <w:szCs w:val="32"/>
        </w:rPr>
        <w:t>ДЛ</w:t>
      </w:r>
      <w:r w:rsidR="006B4F16">
        <w:rPr>
          <w:rFonts w:asciiTheme="majorHAnsi" w:hAnsiTheme="majorHAnsi"/>
          <w:b/>
          <w:sz w:val="32"/>
          <w:szCs w:val="32"/>
        </w:rPr>
        <w:t xml:space="preserve">ОП </w:t>
      </w:r>
      <w:r w:rsidR="00790EC8">
        <w:rPr>
          <w:rFonts w:asciiTheme="majorHAnsi" w:hAnsiTheme="majorHAnsi"/>
          <w:b/>
          <w:sz w:val="32"/>
          <w:szCs w:val="32"/>
        </w:rPr>
        <w:t>2</w:t>
      </w:r>
      <w:r w:rsidR="006B4F16">
        <w:rPr>
          <w:rFonts w:asciiTheme="majorHAnsi" w:hAnsiTheme="majorHAnsi"/>
          <w:b/>
          <w:sz w:val="32"/>
          <w:szCs w:val="32"/>
        </w:rPr>
        <w:t xml:space="preserve"> КРЪГ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</w:t>
      </w:r>
    </w:p>
    <w:p w:rsidR="006B4F16" w:rsidRDefault="008102F6" w:rsidP="00790EC8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30.11-03.12</w:t>
      </w:r>
      <w:r w:rsidR="006B4F16">
        <w:rPr>
          <w:rFonts w:asciiTheme="majorHAnsi" w:hAnsiTheme="majorHAnsi"/>
          <w:b/>
          <w:sz w:val="32"/>
          <w:szCs w:val="32"/>
        </w:rPr>
        <w:t>.2022</w:t>
      </w:r>
      <w:r w:rsidR="006B4F16" w:rsidRPr="00BE482C">
        <w:rPr>
          <w:rFonts w:asciiTheme="majorHAnsi" w:hAnsiTheme="majorHAnsi"/>
          <w:b/>
          <w:sz w:val="32"/>
          <w:szCs w:val="32"/>
        </w:rPr>
        <w:t xml:space="preserve"> г.</w:t>
      </w:r>
      <w:r w:rsidR="00790EC8">
        <w:rPr>
          <w:rFonts w:asciiTheme="majorHAnsi" w:hAnsiTheme="majorHAnsi"/>
          <w:b/>
          <w:sz w:val="32"/>
          <w:szCs w:val="32"/>
        </w:rPr>
        <w:t xml:space="preserve">, гр. </w:t>
      </w:r>
      <w:r>
        <w:rPr>
          <w:rFonts w:asciiTheme="majorHAnsi" w:hAnsiTheme="majorHAnsi"/>
          <w:b/>
          <w:sz w:val="32"/>
          <w:szCs w:val="32"/>
        </w:rPr>
        <w:t>БОТЕВГРАД</w:t>
      </w:r>
    </w:p>
    <w:p w:rsidR="00C42D45" w:rsidRDefault="00C42D4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W w:w="1044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900"/>
        <w:gridCol w:w="3633"/>
        <w:gridCol w:w="777"/>
        <w:gridCol w:w="2666"/>
        <w:gridCol w:w="2464"/>
      </w:tblGrid>
      <w:tr w:rsidR="008102F6" w:rsidRPr="008102F6" w:rsidTr="008102F6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Класиране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Име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на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състезателя</w:t>
            </w:r>
            <w:proofErr w:type="spellEnd"/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>
              <w:rPr>
                <w:rFonts w:asciiTheme="majorHAnsi" w:hAnsiTheme="majorHAnsi" w:cs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Отбор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Град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51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Ергюнал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Сабри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51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Дар</w:t>
            </w:r>
            <w:proofErr w:type="spellEnd"/>
            <w:r>
              <w:rPr>
                <w:rFonts w:asciiTheme="majorHAnsi" w:hAnsiTheme="majorHAnsi" w:cs="Calibri"/>
                <w:color w:val="000000"/>
                <w:lang w:eastAsia="en-US"/>
              </w:rPr>
              <w:t>и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слав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51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СЗ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54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Ясен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Радев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lang w:val="en-US" w:eastAsia="en-US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Латин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Цветослав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54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57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Хавиер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Диас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Даниел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Асенов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Алекси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Гечев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Емилиян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Емилов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Любен</w:t>
            </w:r>
            <w:proofErr w:type="spellEnd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Любенов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57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Перник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Русанов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60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Красимир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Джуров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Тинко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Банабаков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Цветан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Антов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Стойчев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Йордан</w:t>
            </w:r>
            <w:proofErr w:type="spellEnd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60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Кико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Валентин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Найден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Рядков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Атанас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63.5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Радослав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Росенов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Найден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Рачов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Християн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Баев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Денев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Стойко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Марин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Омуртаг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Омуртаг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Евгени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Рибаров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Мариян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Николаев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Харис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67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Румен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Руменов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Пламен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Янков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Кирил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Русинов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Планимир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Даниил</w:t>
            </w:r>
            <w:proofErr w:type="spellEnd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Горячий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67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БВС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Гюрсес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Шон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Торес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Райковски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Росен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Енчев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Бдин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Видин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Стоян</w:t>
            </w:r>
            <w:proofErr w:type="spellEnd"/>
            <w:r w:rsidRPr="008102F6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Гълъбов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lang w:val="en-US" w:eastAsia="en-US"/>
              </w:rPr>
              <w:t>67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Стара</w:t>
            </w:r>
            <w:proofErr w:type="spellEnd"/>
            <w:r w:rsidRPr="008102F6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Загора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Стара</w:t>
            </w:r>
            <w:proofErr w:type="spellEnd"/>
            <w:r w:rsidRPr="008102F6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Загора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Симеон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71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Серги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Владойану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Митев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Пресиан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Станев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Гълъбов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Чакмаков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Борис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Деспотов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Красна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поляна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>
              <w:rPr>
                <w:rFonts w:asciiTheme="majorHAnsi" w:hAnsiTheme="majorHAnsi" w:cs="Calibri"/>
                <w:color w:val="000000"/>
                <w:lang w:val="en-US" w:eastAsia="en-US"/>
              </w:rPr>
              <w:t>Д</w:t>
            </w:r>
            <w:r>
              <w:rPr>
                <w:rFonts w:asciiTheme="majorHAnsi" w:hAnsiTheme="majorHAnsi" w:cs="Calibri"/>
                <w:color w:val="000000"/>
                <w:lang w:eastAsia="en-US"/>
              </w:rPr>
              <w:t>е</w:t>
            </w:r>
            <w:bookmarkStart w:id="0" w:name="_GoBack"/>
            <w:bookmarkEnd w:id="0"/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йвид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Парушев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Стойчо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Недев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75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Рами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Киуан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Уилиам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Чолов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Генов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Ернан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Хюсеинов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Богомил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Горанов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Михаил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Рангелов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80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Николай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Дишков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Победа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Атанас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Добруджа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Добрич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Марио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Найденов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lang w:val="en-US" w:eastAsia="en-US"/>
              </w:rPr>
              <w:t>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Стефан</w:t>
            </w:r>
            <w:proofErr w:type="spellEnd"/>
            <w:r w:rsidRPr="008102F6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Върбин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lang w:val="en-US" w:eastAsia="en-US"/>
              </w:rPr>
              <w:t>80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Балкан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Ботевград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lang w:val="en-US" w:eastAsia="en-US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Калоян</w:t>
            </w:r>
            <w:proofErr w:type="spellEnd"/>
            <w:r w:rsidRPr="008102F6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Недков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lang w:val="en-US" w:eastAsia="en-US"/>
              </w:rPr>
              <w:t>80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lang w:val="en-US" w:eastAsia="en-US"/>
              </w:rPr>
              <w:t>НСА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Самоков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Йорданов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86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Киселаров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Ботев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Емил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Енчев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lang w:val="en-US" w:eastAsia="en-US"/>
              </w:rPr>
              <w:t>5</w:t>
            </w:r>
          </w:p>
        </w:tc>
        <w:tc>
          <w:tcPr>
            <w:tcW w:w="3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Йордан</w:t>
            </w:r>
            <w:proofErr w:type="spellEnd"/>
            <w:r w:rsidRPr="008102F6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Кръстев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lang w:val="en-US" w:eastAsia="en-US"/>
              </w:rPr>
              <w:t>86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Миньор</w:t>
            </w:r>
            <w:proofErr w:type="spellEnd"/>
            <w:r w:rsidRPr="008102F6">
              <w:rPr>
                <w:rFonts w:asciiTheme="majorHAnsi" w:hAnsiTheme="majorHAnsi" w:cs="Calibri"/>
                <w:lang w:val="en-US" w:eastAsia="en-US"/>
              </w:rPr>
              <w:t xml:space="preserve"> 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Перник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Християн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92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Микита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Горбатенко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Марио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Вергиев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Фредерик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Ваклиев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Антонио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Димитър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НСА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7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Христо</w:t>
            </w:r>
            <w:proofErr w:type="spellEnd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Бакрачев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92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Минголов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9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Петър</w:t>
            </w:r>
            <w:proofErr w:type="spellEnd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Грозданов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92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Перник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10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Георги</w:t>
            </w:r>
            <w:proofErr w:type="spellEnd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Митковски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92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бряг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FF0000"/>
                <w:lang w:val="en-US" w:eastAsia="en-US"/>
              </w:rPr>
              <w:t>бряг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+92 </w:t>
            </w:r>
            <w:proofErr w:type="spellStart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8102F6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 </w:t>
            </w:r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Йордан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Морехон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 +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БВС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Златин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Илчев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 +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Димитър</w:t>
            </w:r>
            <w:proofErr w:type="spellEnd"/>
            <w:r w:rsidRPr="008102F6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lang w:val="en-US" w:eastAsia="en-US"/>
              </w:rPr>
              <w:t>Димитров</w:t>
            </w:r>
            <w:proofErr w:type="spellEnd"/>
            <w:r w:rsidRPr="008102F6">
              <w:rPr>
                <w:rFonts w:asciiTheme="majorHAnsi" w:hAnsiTheme="majorHAnsi" w:cs="Calibri"/>
                <w:lang w:val="en-US" w:eastAsia="en-US"/>
              </w:rPr>
              <w:t xml:space="preserve"> 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 +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Валдемар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 +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Бдин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Видин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Вълков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 +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Мирослав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Николов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 +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КПВ</w:t>
            </w:r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8102F6" w:rsidRPr="008102F6" w:rsidTr="008102F6">
        <w:trPr>
          <w:trHeight w:val="3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Павел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2F6" w:rsidRPr="008102F6" w:rsidRDefault="008102F6" w:rsidP="008102F6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92 +</w:t>
            </w:r>
          </w:p>
        </w:tc>
        <w:tc>
          <w:tcPr>
            <w:tcW w:w="2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02F6" w:rsidRPr="008102F6" w:rsidRDefault="008102F6" w:rsidP="008102F6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8102F6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</w:tbl>
    <w:p w:rsidR="00F815A2" w:rsidRDefault="00F815A2" w:rsidP="006B4F16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0DE" w:rsidRDefault="004610DE" w:rsidP="00144764">
      <w:r>
        <w:separator/>
      </w:r>
    </w:p>
  </w:endnote>
  <w:endnote w:type="continuationSeparator" w:id="0">
    <w:p w:rsidR="004610DE" w:rsidRDefault="004610DE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Default="00FE465F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Pr="00144764" w:rsidRDefault="00FE465F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0DE" w:rsidRDefault="004610DE" w:rsidP="00144764">
      <w:r>
        <w:separator/>
      </w:r>
    </w:p>
  </w:footnote>
  <w:footnote w:type="continuationSeparator" w:id="0">
    <w:p w:rsidR="004610DE" w:rsidRDefault="004610DE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65F" w:rsidRPr="00144764" w:rsidRDefault="00FE465F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223B83"/>
    <w:rsid w:val="002A4A8E"/>
    <w:rsid w:val="00300644"/>
    <w:rsid w:val="003874E4"/>
    <w:rsid w:val="00446467"/>
    <w:rsid w:val="004610DE"/>
    <w:rsid w:val="00484BD5"/>
    <w:rsid w:val="00570DB0"/>
    <w:rsid w:val="00576D0A"/>
    <w:rsid w:val="005B76EA"/>
    <w:rsid w:val="00606305"/>
    <w:rsid w:val="0064642C"/>
    <w:rsid w:val="0068184A"/>
    <w:rsid w:val="006B4F16"/>
    <w:rsid w:val="006D1ED9"/>
    <w:rsid w:val="007077B0"/>
    <w:rsid w:val="0073702F"/>
    <w:rsid w:val="0076018A"/>
    <w:rsid w:val="007777FC"/>
    <w:rsid w:val="00790EC8"/>
    <w:rsid w:val="00803877"/>
    <w:rsid w:val="008102F6"/>
    <w:rsid w:val="00853C82"/>
    <w:rsid w:val="008F1701"/>
    <w:rsid w:val="00917784"/>
    <w:rsid w:val="00920FBF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505F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E127A4"/>
    <w:rsid w:val="00E1287C"/>
    <w:rsid w:val="00E247D5"/>
    <w:rsid w:val="00E33C7E"/>
    <w:rsid w:val="00E957A4"/>
    <w:rsid w:val="00E96AFF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6E82E-BB9D-41AB-A521-3B3EDB00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cp:lastPrinted>2021-03-05T11:43:00Z</cp:lastPrinted>
  <dcterms:created xsi:type="dcterms:W3CDTF">2022-12-05T11:25:00Z</dcterms:created>
  <dcterms:modified xsi:type="dcterms:W3CDTF">2022-12-05T11:25:00Z</dcterms:modified>
</cp:coreProperties>
</file>